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7E34A274" w14:textId="77777777" w:rsidTr="00A54692">
        <w:tc>
          <w:tcPr>
            <w:tcW w:w="9062" w:type="dxa"/>
          </w:tcPr>
          <w:p w14:paraId="22890940" w14:textId="77777777" w:rsidR="0002103C" w:rsidRPr="0098366D" w:rsidRDefault="00131A98" w:rsidP="00131A98">
            <w:pPr>
              <w:jc w:val="center"/>
              <w:rPr>
                <w:rFonts w:ascii="Arial" w:hAnsi="Arial" w:cs="Arial"/>
                <w:b/>
                <w:sz w:val="32"/>
                <w:szCs w:val="32"/>
              </w:rPr>
            </w:pPr>
            <w:r w:rsidRPr="00131A98">
              <w:rPr>
                <w:rFonts w:ascii="Arial" w:eastAsia="Times New Roman" w:hAnsi="Arial" w:cs="Arial"/>
                <w:b/>
                <w:bCs/>
                <w:sz w:val="36"/>
                <w:szCs w:val="36"/>
                <w:lang w:eastAsia="fr-FR"/>
              </w:rPr>
              <w:t>Lettre de contestation de la rupture de la période d’essai d’un CDD</w:t>
            </w:r>
          </w:p>
        </w:tc>
      </w:tr>
    </w:tbl>
    <w:p w14:paraId="444943E9" w14:textId="77777777" w:rsidR="00E91531" w:rsidRDefault="00E91531" w:rsidP="00A54692">
      <w:pPr>
        <w:spacing w:before="100" w:beforeAutospacing="1" w:after="100" w:afterAutospacing="1" w:line="240" w:lineRule="auto"/>
        <w:outlineLvl w:val="1"/>
        <w:rPr>
          <w:rFonts w:ascii="Arial" w:eastAsia="Times New Roman" w:hAnsi="Arial" w:cs="Arial"/>
          <w:b/>
          <w:bCs/>
          <w:color w:val="FF0000"/>
          <w:lang w:eastAsia="fr-FR"/>
        </w:rPr>
      </w:pPr>
      <w:r w:rsidRPr="00E91531">
        <w:rPr>
          <w:rFonts w:ascii="Arial" w:eastAsia="Times New Roman" w:hAnsi="Arial" w:cs="Arial"/>
          <w:b/>
          <w:bCs/>
          <w:color w:val="FF0000"/>
          <w:lang w:eastAsia="fr-FR"/>
        </w:rPr>
        <w:t>Lettre à utiliser si la période d’essai prévue dans le contrat est trop longue</w:t>
      </w:r>
    </w:p>
    <w:p w14:paraId="49BF2094"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451ACED"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C63CDCD"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Lettre recommandée avec accusé de réception</w:t>
      </w:r>
    </w:p>
    <w:p w14:paraId="6BDAF2CF"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 xml:space="preserve">Contestation de la rupture de la période d’essai </w:t>
      </w:r>
    </w:p>
    <w:p w14:paraId="49A1D806"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Lieu, Date,</w:t>
      </w:r>
    </w:p>
    <w:p w14:paraId="60E93C83"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Madame, Monsieur,</w:t>
      </w:r>
    </w:p>
    <w:p w14:paraId="6EC361BA"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 &lt; date &gt; nous avons conclu ensemble un contrat à durée déterminée qui devait prendre fin le &lt; date &gt;.</w:t>
      </w:r>
    </w:p>
    <w:p w14:paraId="58890B3D"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 &lt; date &gt; vous m’avez notifié la rupture de ma période d’essai.</w:t>
      </w:r>
    </w:p>
    <w:p w14:paraId="1C8107F1"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Je conteste la validité de cette rupture car la période d’essai de &lt; durée &gt; prévue dans mon contrat était trop longue, de ce fait à la date ou vous m’avez notifié la rupture, ma période d’essai était légalement terminée et vous ne pouviez donc pas la rompre.</w:t>
      </w:r>
    </w:p>
    <w:p w14:paraId="1D1A67CB"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En effet l’article L. 1242-10 du code du travail prévoit que la période d’essai du CDD ne peut être supérieure à 1 jour par semaine, dans la limite de 2 semaines lorsque la durée initialement prévue au contrat est au plus égale à 6 mois, et 1 mois lorsque la durée initialement prévue au contrat est supérieur à 6 mois.</w:t>
      </w:r>
    </w:p>
    <w:p w14:paraId="190C95EA"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 xml:space="preserve">Je vous demande donc de renoncer à la rupture de cette période d’essai et ainsi de poursuivre notre relation contractuelle jusqu’à l’échéance du terme initialement prévue dans le contrat.  </w:t>
      </w:r>
      <w:r w:rsidRPr="00E91531">
        <w:rPr>
          <w:rFonts w:ascii="Arial" w:eastAsia="Times New Roman" w:hAnsi="Arial" w:cs="Arial"/>
          <w:bCs/>
          <w:u w:val="single"/>
          <w:lang w:eastAsia="fr-FR"/>
        </w:rPr>
        <w:t>ou</w:t>
      </w:r>
      <w:r w:rsidRPr="00E91531">
        <w:rPr>
          <w:rFonts w:ascii="Arial" w:eastAsia="Times New Roman" w:hAnsi="Arial" w:cs="Arial"/>
          <w:bCs/>
          <w:lang w:eastAsia="fr-FR"/>
        </w:rPr>
        <w:t xml:space="preserve"> Aussi je vous demande de bien vouloir me verser une indemnité pour rupture d’essai abusive d’un montant de &lt; montant &gt; €.</w:t>
      </w:r>
    </w:p>
    <w:p w14:paraId="12DFEA35"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Si vous ne répondez pas favorablement à ma demande je me verrai dans l’obligation de saisir le Conseil des Prud’hommes afin de demander le paiement de dommages intérêts au titre du préjudice subi.</w:t>
      </w:r>
    </w:p>
    <w:p w14:paraId="3328AF93" w14:textId="77777777" w:rsidR="00BA0480" w:rsidRDefault="00E91531" w:rsidP="0098366D">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Dans l’attente de votre réponse que j’espère favorable, je vous prie d’agréer, Madame, Monsieur, l’expression de mes sentiments distingués.</w:t>
      </w:r>
    </w:p>
    <w:p w14:paraId="3AE45658"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64D153CB" w14:textId="77777777" w:rsidR="00E00AFD" w:rsidRDefault="00E00AFD" w:rsidP="00E00AFD">
      <w:pPr>
        <w:rPr>
          <w:rFonts w:ascii="Arial" w:eastAsia="Times New Roman" w:hAnsi="Arial" w:cs="Arial"/>
          <w:lang w:eastAsia="fr-FR"/>
        </w:rPr>
      </w:pPr>
    </w:p>
    <w:p w14:paraId="4D888D2E" w14:textId="77777777" w:rsidR="00E91531" w:rsidRPr="00E00AFD" w:rsidRDefault="00E91531" w:rsidP="00E00AFD">
      <w:pPr>
        <w:rPr>
          <w:rFonts w:ascii="Arial" w:eastAsia="Times New Roman" w:hAnsi="Arial" w:cs="Arial"/>
          <w:lang w:eastAsia="fr-FR"/>
        </w:rPr>
      </w:pPr>
    </w:p>
    <w:p w14:paraId="0A9CEFE9" w14:textId="77777777" w:rsidR="00E00AFD" w:rsidRPr="00E00AFD" w:rsidRDefault="00E00AFD" w:rsidP="00E00AFD">
      <w:pPr>
        <w:rPr>
          <w:rFonts w:ascii="Arial" w:eastAsia="Times New Roman" w:hAnsi="Arial" w:cs="Arial"/>
          <w:lang w:eastAsia="fr-FR"/>
        </w:rPr>
      </w:pPr>
    </w:p>
    <w:p w14:paraId="41AC7B16" w14:textId="77777777" w:rsidR="00E91531" w:rsidRDefault="00E91531" w:rsidP="00E00AFD">
      <w:pPr>
        <w:spacing w:before="100" w:beforeAutospacing="1" w:after="100" w:afterAutospacing="1" w:line="240" w:lineRule="auto"/>
        <w:outlineLvl w:val="1"/>
        <w:rPr>
          <w:rFonts w:ascii="Arial" w:eastAsia="Times New Roman" w:hAnsi="Arial" w:cs="Arial"/>
          <w:b/>
          <w:bCs/>
          <w:color w:val="FF0000"/>
          <w:lang w:eastAsia="fr-FR"/>
        </w:rPr>
      </w:pPr>
      <w:r w:rsidRPr="00E91531">
        <w:rPr>
          <w:rFonts w:ascii="Arial" w:eastAsia="Times New Roman" w:hAnsi="Arial" w:cs="Arial"/>
          <w:b/>
          <w:bCs/>
          <w:color w:val="FF0000"/>
          <w:lang w:eastAsia="fr-FR"/>
        </w:rPr>
        <w:lastRenderedPageBreak/>
        <w:t>Lettre à utiliser s’il n’y avait pas de période d’essai de prévue dans le contrat</w:t>
      </w:r>
    </w:p>
    <w:p w14:paraId="10FAD2BD"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17344AD"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E1E542D"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Lettre recommandée avec accusé de réception</w:t>
      </w:r>
    </w:p>
    <w:p w14:paraId="2C900616"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Contestation de la rupture de la période d’essai</w:t>
      </w:r>
    </w:p>
    <w:p w14:paraId="2C4640BA"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Lieu, Date,</w:t>
      </w:r>
    </w:p>
    <w:p w14:paraId="1E2DE508"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Madame, Monsieur,</w:t>
      </w:r>
    </w:p>
    <w:p w14:paraId="61B825FE"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 &lt; date &gt; nous avons conclu ensemble un contrat à durée déterminée qui devait prendre fin le &lt; date &gt;.</w:t>
      </w:r>
    </w:p>
    <w:p w14:paraId="7096630D"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 &lt; date &gt; vous m’avez notifié la rupture de ma période d’essai.</w:t>
      </w:r>
    </w:p>
    <w:p w14:paraId="5462EB7F"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Je conteste la validité de cette rupture pour la simple et bonne raison qu’il n’y avait aucune période d’essai de prévue dans mon contrat, de ce fait la période d’essai n’existait pas.</w:t>
      </w:r>
    </w:p>
    <w:p w14:paraId="71F1580D"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 xml:space="preserve">Je vous demande donc de renoncer à la rupture de cette période d’essai et ainsi de poursuivre notre relation contractuelle jusqu’à l’échéance du terme initialement prévue dans le contrat.  </w:t>
      </w:r>
      <w:r w:rsidRPr="00E91531">
        <w:rPr>
          <w:rFonts w:ascii="Arial" w:eastAsia="Times New Roman" w:hAnsi="Arial" w:cs="Arial"/>
          <w:bCs/>
          <w:i/>
          <w:iCs/>
          <w:u w:val="single"/>
          <w:lang w:eastAsia="fr-FR"/>
        </w:rPr>
        <w:t>Ou</w:t>
      </w:r>
      <w:r w:rsidRPr="00E91531">
        <w:rPr>
          <w:rFonts w:ascii="Arial" w:eastAsia="Times New Roman" w:hAnsi="Arial" w:cs="Arial"/>
          <w:bCs/>
          <w:lang w:eastAsia="fr-FR"/>
        </w:rPr>
        <w:t xml:space="preserve"> Aussi je vous demande de bien vouloir me verser une indemnité pour rupture d’essai abusive d’un montant de &lt; montant &gt; €.</w:t>
      </w:r>
    </w:p>
    <w:p w14:paraId="52CBE0A9"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Si vous ne répondez pas favorablement à ma demande je me verrai dans l’obligation de saisir le Conseil des Prud’hommes afin de demander le paiement de dommages intérêts au titre du préjudice subi.</w:t>
      </w:r>
    </w:p>
    <w:p w14:paraId="727689A2"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Dans l’attente de votre réponse que j’espère favorable, je vous prie d’agréer, Madame, Monsieur, l’expression de mes sentiments distingués.</w:t>
      </w:r>
    </w:p>
    <w:p w14:paraId="488B0EAD"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19BEE262" w14:textId="77777777" w:rsidR="00E00AFD" w:rsidRDefault="00E00AFD" w:rsidP="00E00AFD">
      <w:pPr>
        <w:rPr>
          <w:rFonts w:ascii="Arial" w:eastAsia="Times New Roman" w:hAnsi="Arial" w:cs="Arial"/>
          <w:lang w:eastAsia="fr-FR"/>
        </w:rPr>
      </w:pPr>
    </w:p>
    <w:p w14:paraId="4AFF93C8" w14:textId="77777777" w:rsidR="00E91531" w:rsidRDefault="00E91531" w:rsidP="00E00AFD">
      <w:pPr>
        <w:rPr>
          <w:rFonts w:ascii="Arial" w:eastAsia="Times New Roman" w:hAnsi="Arial" w:cs="Arial"/>
          <w:lang w:eastAsia="fr-FR"/>
        </w:rPr>
      </w:pPr>
    </w:p>
    <w:p w14:paraId="49D532C0" w14:textId="77777777" w:rsidR="00E91531" w:rsidRDefault="00E91531" w:rsidP="00E00AFD">
      <w:pPr>
        <w:rPr>
          <w:rFonts w:ascii="Arial" w:eastAsia="Times New Roman" w:hAnsi="Arial" w:cs="Arial"/>
          <w:lang w:eastAsia="fr-FR"/>
        </w:rPr>
      </w:pPr>
    </w:p>
    <w:p w14:paraId="1308DA73" w14:textId="77777777" w:rsidR="00E91531" w:rsidRDefault="00E91531" w:rsidP="00E00AFD">
      <w:pPr>
        <w:rPr>
          <w:rFonts w:ascii="Arial" w:eastAsia="Times New Roman" w:hAnsi="Arial" w:cs="Arial"/>
          <w:lang w:eastAsia="fr-FR"/>
        </w:rPr>
      </w:pPr>
    </w:p>
    <w:p w14:paraId="55B13A6E" w14:textId="77777777" w:rsidR="00E91531" w:rsidRDefault="00E91531" w:rsidP="00E00AFD">
      <w:pPr>
        <w:rPr>
          <w:rFonts w:ascii="Arial" w:eastAsia="Times New Roman" w:hAnsi="Arial" w:cs="Arial"/>
          <w:lang w:eastAsia="fr-FR"/>
        </w:rPr>
      </w:pPr>
    </w:p>
    <w:p w14:paraId="0B1B60D6" w14:textId="77777777" w:rsidR="00E91531" w:rsidRDefault="00E91531" w:rsidP="00E00AFD">
      <w:pPr>
        <w:rPr>
          <w:rFonts w:ascii="Arial" w:eastAsia="Times New Roman" w:hAnsi="Arial" w:cs="Arial"/>
          <w:lang w:eastAsia="fr-FR"/>
        </w:rPr>
      </w:pPr>
    </w:p>
    <w:p w14:paraId="345EA12C" w14:textId="77777777" w:rsidR="00E91531" w:rsidRDefault="00E91531" w:rsidP="00E00AFD">
      <w:pPr>
        <w:rPr>
          <w:rFonts w:ascii="Arial" w:eastAsia="Times New Roman" w:hAnsi="Arial" w:cs="Arial"/>
          <w:lang w:eastAsia="fr-FR"/>
        </w:rPr>
      </w:pPr>
    </w:p>
    <w:p w14:paraId="2D59EE00" w14:textId="77777777" w:rsidR="00E91531" w:rsidRDefault="00E91531" w:rsidP="00E00AFD">
      <w:pPr>
        <w:rPr>
          <w:rFonts w:ascii="Arial" w:eastAsia="Times New Roman" w:hAnsi="Arial" w:cs="Arial"/>
          <w:lang w:eastAsia="fr-FR"/>
        </w:rPr>
      </w:pPr>
    </w:p>
    <w:p w14:paraId="6E0C47BF" w14:textId="77777777" w:rsidR="00E91531" w:rsidRDefault="00E91531" w:rsidP="00E00AFD">
      <w:pPr>
        <w:rPr>
          <w:rFonts w:ascii="Arial" w:eastAsia="Times New Roman" w:hAnsi="Arial" w:cs="Arial"/>
          <w:lang w:eastAsia="fr-FR"/>
        </w:rPr>
      </w:pPr>
    </w:p>
    <w:p w14:paraId="68294ABE" w14:textId="77777777" w:rsidR="00E91531" w:rsidRDefault="00E91531" w:rsidP="00B8357D">
      <w:pPr>
        <w:spacing w:before="100" w:beforeAutospacing="1" w:after="100" w:afterAutospacing="1" w:line="240" w:lineRule="auto"/>
        <w:outlineLvl w:val="1"/>
        <w:rPr>
          <w:rFonts w:ascii="Arial" w:eastAsia="Times New Roman" w:hAnsi="Arial" w:cs="Arial"/>
          <w:b/>
          <w:bCs/>
          <w:color w:val="FF0000"/>
          <w:lang w:eastAsia="fr-FR"/>
        </w:rPr>
      </w:pPr>
      <w:r w:rsidRPr="00E91531">
        <w:rPr>
          <w:rFonts w:ascii="Arial" w:eastAsia="Times New Roman" w:hAnsi="Arial" w:cs="Arial"/>
          <w:b/>
          <w:bCs/>
          <w:color w:val="FF0000"/>
          <w:lang w:eastAsia="fr-FR"/>
        </w:rPr>
        <w:lastRenderedPageBreak/>
        <w:t>Lettre à utiliser si le délai de prévenance n’a pas été respecté</w:t>
      </w:r>
    </w:p>
    <w:p w14:paraId="13254BA5" w14:textId="77777777" w:rsidR="00B8357D" w:rsidRPr="00060838" w:rsidRDefault="00B8357D" w:rsidP="00B8357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8D3ACA5" w14:textId="77777777" w:rsidR="00B8357D" w:rsidRPr="00060838" w:rsidRDefault="00B8357D" w:rsidP="00B8357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B92F629"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Lettre recommandée avec accusé de réception</w:t>
      </w:r>
    </w:p>
    <w:p w14:paraId="1FFA298F"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Contestation de la rupture de la période d’essai</w:t>
      </w:r>
    </w:p>
    <w:p w14:paraId="5B19224C"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Lieu, Date,</w:t>
      </w:r>
    </w:p>
    <w:p w14:paraId="6E45A528"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Madame, Monsieur,</w:t>
      </w:r>
    </w:p>
    <w:p w14:paraId="00DDF0C9"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 &lt; date &gt; nous avons conclu ensemble un contrat à durée déterminée qui devait prendre fin le &lt; date &gt;.</w:t>
      </w:r>
    </w:p>
    <w:p w14:paraId="5D6B0F3B"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Le &lt; date &gt; vous m’avez notifié la rupture de ma période d’essai.</w:t>
      </w:r>
    </w:p>
    <w:p w14:paraId="6F343DD2"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Je conteste la validité de cette rupture car vous n’avez pas respecté le délai de prévenance légale.</w:t>
      </w:r>
    </w:p>
    <w:p w14:paraId="4234A277"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En effet l’article L. 1221-25 du code du travail prévoit que lorsqu’il est mis fin, par l’employeur, à la période d’essai pour les contrats stipulant une période d’essai d’au moins une semaine, le salarié est prévenu dans un délai qui ne peut être inférieur à 24 heures en deçà de 8 jours de présence, 48 heures entre 8 jours et 1 mois de présence, 2 semaines après 1 mois de présence, 1 mois après 3 mois de présence. De plus la période d’essai, renouvellement inclus, ne peut être prolongée du fait de la durée du délai de prévenance.</w:t>
      </w:r>
    </w:p>
    <w:p w14:paraId="78498EC3"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 xml:space="preserve">Je vous demande donc de renoncer à la rupture de cette période d’essai et ainsi de poursuivre notre relation contractuelle jusqu’à l’échéance du terme initialement prévue dans le contrat. </w:t>
      </w:r>
      <w:r w:rsidRPr="00E91531">
        <w:rPr>
          <w:rFonts w:ascii="Arial" w:eastAsia="Times New Roman" w:hAnsi="Arial" w:cs="Arial"/>
          <w:bCs/>
          <w:u w:val="single"/>
          <w:lang w:eastAsia="fr-FR"/>
        </w:rPr>
        <w:t>-Ou-</w:t>
      </w:r>
      <w:r w:rsidRPr="00E91531">
        <w:rPr>
          <w:rFonts w:ascii="Arial" w:eastAsia="Times New Roman" w:hAnsi="Arial" w:cs="Arial"/>
          <w:bCs/>
          <w:lang w:eastAsia="fr-FR"/>
        </w:rPr>
        <w:t xml:space="preserve"> Aussi je vous demande de bien vouloir me verser une indemnité pour rupture d’essai abusive d’un montant de &lt; montant &gt; €.</w:t>
      </w:r>
    </w:p>
    <w:p w14:paraId="38F6BF62" w14:textId="77777777" w:rsidR="00E91531" w:rsidRPr="00E91531" w:rsidRDefault="00E91531" w:rsidP="00E91531">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Si vous ne répondez pas favorablement à ma demande je me verrai dans l’obligation de saisir le Conseil des Prud’hommes afin de demander le paiement de dommages intérêts au titre du préjudice subi.</w:t>
      </w:r>
    </w:p>
    <w:p w14:paraId="6D18E5D8" w14:textId="77777777" w:rsidR="00B8357D" w:rsidRPr="00060838" w:rsidRDefault="00E91531" w:rsidP="00B8357D">
      <w:pPr>
        <w:spacing w:before="100" w:beforeAutospacing="1" w:after="100" w:afterAutospacing="1" w:line="240" w:lineRule="auto"/>
        <w:outlineLvl w:val="1"/>
        <w:rPr>
          <w:rFonts w:ascii="Arial" w:eastAsia="Times New Roman" w:hAnsi="Arial" w:cs="Arial"/>
          <w:bCs/>
          <w:lang w:eastAsia="fr-FR"/>
        </w:rPr>
      </w:pPr>
      <w:r w:rsidRPr="00E91531">
        <w:rPr>
          <w:rFonts w:ascii="Arial" w:eastAsia="Times New Roman" w:hAnsi="Arial" w:cs="Arial"/>
          <w:bCs/>
          <w:lang w:eastAsia="fr-FR"/>
        </w:rPr>
        <w:t>Dans l’attente de votre réponse que j’espère favorable, je vous prie d’agréer, Madame, Monsieur, l’expression de mes sentiments distingués.</w:t>
      </w:r>
    </w:p>
    <w:p w14:paraId="6F36881A" w14:textId="77777777" w:rsidR="00B8357D" w:rsidRPr="006436A4" w:rsidRDefault="00B8357D" w:rsidP="00B8357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1A10385F" w14:textId="77777777" w:rsidR="00B8357D" w:rsidRPr="00E00AFD" w:rsidRDefault="00B8357D" w:rsidP="00E00AFD">
      <w:pPr>
        <w:rPr>
          <w:rFonts w:ascii="Arial" w:eastAsia="Times New Roman" w:hAnsi="Arial" w:cs="Arial"/>
          <w:lang w:eastAsia="fr-FR"/>
        </w:rPr>
      </w:pPr>
    </w:p>
    <w:sectPr w:rsidR="00B8357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FF26" w14:textId="77777777" w:rsidR="00B3650E" w:rsidRDefault="00B3650E" w:rsidP="002C45CC">
      <w:pPr>
        <w:spacing w:after="0" w:line="240" w:lineRule="auto"/>
      </w:pPr>
      <w:r>
        <w:separator/>
      </w:r>
    </w:p>
  </w:endnote>
  <w:endnote w:type="continuationSeparator" w:id="0">
    <w:p w14:paraId="3FB63E83" w14:textId="77777777" w:rsidR="00B3650E" w:rsidRDefault="00B3650E"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7632" w14:textId="77777777" w:rsidR="00B3650E" w:rsidRDefault="00B3650E" w:rsidP="002C45CC">
      <w:pPr>
        <w:spacing w:after="0" w:line="240" w:lineRule="auto"/>
      </w:pPr>
      <w:r>
        <w:separator/>
      </w:r>
    </w:p>
  </w:footnote>
  <w:footnote w:type="continuationSeparator" w:id="0">
    <w:p w14:paraId="075474C3" w14:textId="77777777" w:rsidR="00B3650E" w:rsidRDefault="00B3650E"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4A014" w14:textId="77777777" w:rsidR="0000541B" w:rsidRDefault="0000541B" w:rsidP="002C45CC">
    <w:pPr>
      <w:pStyle w:val="En-tte"/>
      <w:jc w:val="center"/>
      <w:rPr>
        <w:noProof/>
        <w:lang w:eastAsia="fr-FR"/>
      </w:rPr>
    </w:pPr>
  </w:p>
  <w:p w14:paraId="5B1DEDA4"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A98"/>
    <w:rsid w:val="0000435F"/>
    <w:rsid w:val="0000541B"/>
    <w:rsid w:val="0002103C"/>
    <w:rsid w:val="00035116"/>
    <w:rsid w:val="000575F0"/>
    <w:rsid w:val="00131A98"/>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0039C"/>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3650E"/>
    <w:rsid w:val="00B8357D"/>
    <w:rsid w:val="00BA0480"/>
    <w:rsid w:val="00BB2564"/>
    <w:rsid w:val="00BF7483"/>
    <w:rsid w:val="00C20BB7"/>
    <w:rsid w:val="00C3745A"/>
    <w:rsid w:val="00D11683"/>
    <w:rsid w:val="00D64E0B"/>
    <w:rsid w:val="00DD1BEF"/>
    <w:rsid w:val="00DF763E"/>
    <w:rsid w:val="00E00AFD"/>
    <w:rsid w:val="00E05B41"/>
    <w:rsid w:val="00E13D7A"/>
    <w:rsid w:val="00E24BC4"/>
    <w:rsid w:val="00E75F64"/>
    <w:rsid w:val="00E91531"/>
    <w:rsid w:val="00EA72D4"/>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D35C"/>
  <w15:docId w15:val="{74198C14-050B-43DF-A0E4-006921F64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47">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337512666">
      <w:bodyDiv w:val="1"/>
      <w:marLeft w:val="0"/>
      <w:marRight w:val="0"/>
      <w:marTop w:val="0"/>
      <w:marBottom w:val="0"/>
      <w:divBdr>
        <w:top w:val="none" w:sz="0" w:space="0" w:color="auto"/>
        <w:left w:val="none" w:sz="0" w:space="0" w:color="auto"/>
        <w:bottom w:val="none" w:sz="0" w:space="0" w:color="auto"/>
        <w:right w:val="none" w:sz="0" w:space="0" w:color="auto"/>
      </w:divBdr>
    </w:div>
    <w:div w:id="382020897">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530001591">
      <w:bodyDiv w:val="1"/>
      <w:marLeft w:val="0"/>
      <w:marRight w:val="0"/>
      <w:marTop w:val="0"/>
      <w:marBottom w:val="0"/>
      <w:divBdr>
        <w:top w:val="none" w:sz="0" w:space="0" w:color="auto"/>
        <w:left w:val="none" w:sz="0" w:space="0" w:color="auto"/>
        <w:bottom w:val="none" w:sz="0" w:space="0" w:color="auto"/>
        <w:right w:val="none" w:sz="0" w:space="0" w:color="auto"/>
      </w:divBdr>
    </w:div>
    <w:div w:id="58742338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96652327">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81512857">
      <w:bodyDiv w:val="1"/>
      <w:marLeft w:val="0"/>
      <w:marRight w:val="0"/>
      <w:marTop w:val="0"/>
      <w:marBottom w:val="0"/>
      <w:divBdr>
        <w:top w:val="none" w:sz="0" w:space="0" w:color="auto"/>
        <w:left w:val="none" w:sz="0" w:space="0" w:color="auto"/>
        <w:bottom w:val="none" w:sz="0" w:space="0" w:color="auto"/>
        <w:right w:val="none" w:sz="0" w:space="0" w:color="auto"/>
      </w:divBdr>
    </w:div>
    <w:div w:id="1382167800">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1381402">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49750895">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3%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BFC60-425B-4000-A24E-74AACF5B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3 lettre.dotx</Template>
  <TotalTime>3</TotalTime>
  <Pages>3</Pages>
  <Words>744</Words>
  <Characters>4095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2016-02-12T16:18:00Z</dcterms:created>
  <dcterms:modified xsi:type="dcterms:W3CDTF">2026-05-13T10:02:00Z</dcterms:modified>
</cp:coreProperties>
</file>